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D25A8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484D89">
        <w:rPr>
          <w:rFonts w:eastAsia="Arial"/>
          <w:b/>
          <w:kern w:val="3"/>
          <w:sz w:val="24"/>
          <w:szCs w:val="24"/>
          <w:lang w:eastAsia="zh-CN"/>
        </w:rPr>
        <w:t>ул. Челюскина, д. 66</w:t>
      </w:r>
    </w:p>
    <w:p w:rsidR="009A5329" w:rsidRPr="00FE22C1" w:rsidRDefault="009A5329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7749CC" w:rsidRDefault="0010435B" w:rsidP="007749CC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93316F" w:rsidRPr="0093316F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484D89" w:rsidRPr="00484D89">
        <w:rPr>
          <w:b/>
          <w:bCs/>
          <w:color w:val="000000"/>
          <w:kern w:val="3"/>
          <w:sz w:val="24"/>
          <w:szCs w:val="24"/>
          <w:lang w:eastAsia="zh-CN" w:bidi="hi-IN"/>
        </w:rPr>
        <w:t>360 000,00</w:t>
      </w:r>
      <w:r w:rsidR="00484D8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484D89" w:rsidRPr="00484D89">
        <w:rPr>
          <w:b/>
          <w:bCs/>
          <w:color w:val="000000"/>
          <w:kern w:val="3"/>
          <w:sz w:val="24"/>
          <w:szCs w:val="24"/>
          <w:lang w:eastAsia="zh-CN" w:bidi="hi-IN"/>
        </w:rPr>
        <w:t>135 000,00</w:t>
      </w:r>
      <w:r w:rsidR="00484D8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2F25D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484D8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749CC" w:rsidRPr="007749CC">
        <w:t xml:space="preserve"> </w:t>
      </w:r>
      <w:r w:rsidR="007749CC" w:rsidRPr="007749CC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2F25D4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7749CC" w:rsidRPr="007749CC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84D89">
        <w:rPr>
          <w:b/>
          <w:color w:val="000000"/>
          <w:kern w:val="3"/>
          <w:sz w:val="24"/>
          <w:szCs w:val="24"/>
          <w:lang w:eastAsia="zh-CN" w:bidi="hi-IN"/>
        </w:rPr>
        <w:t>9</w:t>
      </w:r>
      <w:r w:rsidR="002F25D4" w:rsidRPr="002F25D4">
        <w:rPr>
          <w:b/>
          <w:color w:val="000000"/>
          <w:kern w:val="3"/>
          <w:sz w:val="24"/>
          <w:szCs w:val="24"/>
          <w:lang w:eastAsia="zh-CN" w:bidi="hi-IN"/>
        </w:rPr>
        <w:t xml:space="preserve"> 000 000,00</w:t>
      </w:r>
      <w:r w:rsidR="002F25D4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F25D4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2F25D4" w:rsidRPr="002F25D4">
        <w:t xml:space="preserve"> 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187A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D5B3C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2F25D4"/>
    <w:rsid w:val="00303BDA"/>
    <w:rsid w:val="00331073"/>
    <w:rsid w:val="0033273B"/>
    <w:rsid w:val="0035114A"/>
    <w:rsid w:val="00354B3C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84D89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749CC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5C6B"/>
    <w:rsid w:val="0091202A"/>
    <w:rsid w:val="00912E01"/>
    <w:rsid w:val="0093316F"/>
    <w:rsid w:val="009477FE"/>
    <w:rsid w:val="00976E57"/>
    <w:rsid w:val="00981262"/>
    <w:rsid w:val="00984128"/>
    <w:rsid w:val="009958E3"/>
    <w:rsid w:val="009A5329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145B4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B0E04"/>
    <w:rsid w:val="00FC4FCE"/>
    <w:rsid w:val="00FD5BE4"/>
    <w:rsid w:val="00FE22C1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2AD80-1EFB-4743-B38A-C60E0F35B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11</TotalTime>
  <Pages>1</Pages>
  <Words>299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12</cp:revision>
  <cp:lastPrinted>2023-02-01T06:27:00Z</cp:lastPrinted>
  <dcterms:created xsi:type="dcterms:W3CDTF">2024-06-19T10:18:00Z</dcterms:created>
  <dcterms:modified xsi:type="dcterms:W3CDTF">2024-07-01T12:00:00Z</dcterms:modified>
</cp:coreProperties>
</file>